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444" w:rsidRPr="00395E92" w:rsidRDefault="00F53444" w:rsidP="00395E92">
      <w:pPr>
        <w:spacing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395E92"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F53444" w:rsidRPr="00395E92" w:rsidRDefault="00F53444" w:rsidP="00395E9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5E92">
        <w:rPr>
          <w:rFonts w:ascii="Times New Roman" w:hAnsi="Times New Roman" w:cs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F53444" w:rsidRPr="00925FFE" w:rsidRDefault="00F53444" w:rsidP="00395E92">
      <w:pPr>
        <w:spacing w:before="120" w:line="240" w:lineRule="auto"/>
        <w:jc w:val="center"/>
        <w:rPr>
          <w:b/>
          <w:bCs/>
          <w:i/>
          <w:iCs/>
          <w:spacing w:val="40"/>
          <w:sz w:val="28"/>
          <w:szCs w:val="28"/>
        </w:rPr>
      </w:pPr>
      <w:r w:rsidRPr="00925FFE">
        <w:rPr>
          <w:b/>
          <w:bCs/>
          <w:i/>
          <w:iCs/>
          <w:spacing w:val="40"/>
          <w:sz w:val="28"/>
          <w:szCs w:val="28"/>
        </w:rPr>
        <w:t>ПОСТАНОВЛЕНИЕ</w:t>
      </w:r>
    </w:p>
    <w:p w:rsidR="00F53444" w:rsidRDefault="00F53444" w:rsidP="00395E9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3444" w:rsidRDefault="00F53444" w:rsidP="00395E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21.09.2023  № 184</w:t>
      </w:r>
    </w:p>
    <w:p w:rsidR="00F53444" w:rsidRDefault="00F53444" w:rsidP="00395E92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333C8">
        <w:rPr>
          <w:rFonts w:ascii="Times New Roman" w:hAnsi="Times New Roman" w:cs="Times New Roman"/>
          <w:sz w:val="24"/>
          <w:szCs w:val="24"/>
          <w:lang w:eastAsia="ru-RU"/>
        </w:rPr>
        <w:t>г. Унеча  Брянской области</w:t>
      </w:r>
    </w:p>
    <w:p w:rsidR="00F53444" w:rsidRPr="00E333C8" w:rsidRDefault="00F53444" w:rsidP="00395E92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3444" w:rsidRDefault="00F53444" w:rsidP="009E2F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реестр</w:t>
      </w:r>
    </w:p>
    <w:p w:rsidR="00F53444" w:rsidRDefault="00F53444" w:rsidP="009E2F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услуг (функций)</w:t>
      </w:r>
    </w:p>
    <w:p w:rsidR="00F53444" w:rsidRDefault="00F53444" w:rsidP="009E2F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Унечского района,</w:t>
      </w:r>
    </w:p>
    <w:p w:rsidR="00F53444" w:rsidRDefault="00F53444" w:rsidP="009E2F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утвержденный постановлением </w:t>
      </w:r>
    </w:p>
    <w:p w:rsidR="00F53444" w:rsidRDefault="00F53444" w:rsidP="009E2F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Унечского района</w:t>
      </w:r>
    </w:p>
    <w:p w:rsidR="00F53444" w:rsidRDefault="00F53444" w:rsidP="009E2F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13.11.2020 № 417 </w:t>
      </w:r>
    </w:p>
    <w:p w:rsidR="00F53444" w:rsidRDefault="00F53444" w:rsidP="009E2F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3444" w:rsidRDefault="00F53444" w:rsidP="009E2F72">
      <w:pPr>
        <w:spacing w:line="2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ab/>
        <w:t>В соответствии с пунктом 7  статьи 11 Федерального Закона от 27.07.2010 №210-ФЗ «Об организации предоставления государственных и муниципальных услуг» и постановлением администрации района от 18.11.2020 № 193 «Об организации работы по ведению реестра муниципальных услуг (функций) администрации Унечского района»,</w:t>
      </w:r>
    </w:p>
    <w:p w:rsidR="00F53444" w:rsidRDefault="00F53444" w:rsidP="009E2F72">
      <w:pPr>
        <w:spacing w:line="200" w:lineRule="atLeast"/>
        <w:jc w:val="both"/>
      </w:pPr>
    </w:p>
    <w:p w:rsidR="00F53444" w:rsidRDefault="00F53444" w:rsidP="009E2F72">
      <w:pPr>
        <w:spacing w:line="200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>ПОСТАНОВЛЯЮ:</w:t>
      </w:r>
    </w:p>
    <w:p w:rsidR="00F53444" w:rsidRDefault="00F53444" w:rsidP="009E2F72">
      <w:pPr>
        <w:spacing w:line="20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F53444" w:rsidRPr="00461258" w:rsidRDefault="00F53444" w:rsidP="00A9706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Внести в реестр муниципальных услуг (функций) администрации Унечского района, утвержденный постановлением администрации Унечского района от 13.11.2020 № 417 (в редакции постановлений от 23.12.2020 № 463, от 12.02.2021 № 27, от 09.03.2021 № 44, от 06.08.2021 № 207, от 07.10.2021 № 278, от 08.12.2021 № 353, от 01.03.2022 № 40, </w:t>
      </w:r>
      <w:r w:rsidRPr="00461258">
        <w:rPr>
          <w:rFonts w:ascii="Times New Roman" w:hAnsi="Times New Roman" w:cs="Times New Roman"/>
          <w:sz w:val="24"/>
          <w:szCs w:val="24"/>
        </w:rPr>
        <w:t>от 18.03.2022 №59</w:t>
      </w:r>
      <w:r>
        <w:rPr>
          <w:rFonts w:ascii="Times New Roman" w:hAnsi="Times New Roman" w:cs="Times New Roman"/>
          <w:sz w:val="24"/>
          <w:szCs w:val="24"/>
        </w:rPr>
        <w:t>, от 05.09.2022 № 226</w:t>
      </w:r>
      <w:r w:rsidRPr="00461258">
        <w:rPr>
          <w:rFonts w:ascii="Times New Roman" w:hAnsi="Times New Roman" w:cs="Times New Roman"/>
          <w:sz w:val="24"/>
          <w:szCs w:val="24"/>
        </w:rPr>
        <w:t xml:space="preserve">) следующие изменения и дополнения: </w:t>
      </w:r>
    </w:p>
    <w:p w:rsidR="00F53444" w:rsidRDefault="00F53444" w:rsidP="009E2F72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1.1.Дополнить реестр муниципальных услуг (функций) администрации Унечского района услугами за порядковым номером 36 следующего содержания:</w:t>
      </w:r>
    </w:p>
    <w:p w:rsidR="00F53444" w:rsidRDefault="00F53444" w:rsidP="009E2F72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7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426"/>
        <w:gridCol w:w="1291"/>
        <w:gridCol w:w="1276"/>
        <w:gridCol w:w="2623"/>
        <w:gridCol w:w="1188"/>
        <w:gridCol w:w="1617"/>
        <w:gridCol w:w="1855"/>
      </w:tblGrid>
      <w:tr w:rsidR="00F53444" w:rsidRPr="00395E92"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3444" w:rsidRPr="00FF2091" w:rsidRDefault="00F53444">
            <w:pPr>
              <w:spacing w:line="200" w:lineRule="atLeast"/>
              <w:jc w:val="center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№</w:t>
            </w:r>
          </w:p>
          <w:p w:rsidR="00F53444" w:rsidRPr="00FF2091" w:rsidRDefault="00F53444">
            <w:pPr>
              <w:spacing w:line="200" w:lineRule="atLeast"/>
              <w:jc w:val="center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3444" w:rsidRPr="00FF2091" w:rsidRDefault="00F53444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Наименование муниципальной услуги</w:t>
            </w:r>
          </w:p>
          <w:p w:rsidR="00F53444" w:rsidRPr="00FF2091" w:rsidRDefault="00F53444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(функции)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3444" w:rsidRPr="00FF2091" w:rsidRDefault="00F53444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Наименование структурного подразделения, учреждения администрации района, предоставляющего услугу</w:t>
            </w:r>
          </w:p>
          <w:p w:rsidR="00F53444" w:rsidRPr="00FF2091" w:rsidRDefault="00F53444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(исполняющего функцию)</w:t>
            </w:r>
          </w:p>
        </w:tc>
        <w:tc>
          <w:tcPr>
            <w:tcW w:w="2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3444" w:rsidRPr="00FF2091" w:rsidRDefault="00F53444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Категории физических и юридических лиц, имеющих право на получение муниципальной услуги (исполнение муниципальной функции)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3444" w:rsidRPr="00FF2091" w:rsidRDefault="00F53444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Вид муниципальной услуги (функции)(бесплатная/платная)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3444" w:rsidRPr="00FF2091" w:rsidRDefault="00F53444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Основные требования к качеству муниципальной услуги (функции) (количественно измеряемые показатели качества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444" w:rsidRPr="00FF2091" w:rsidRDefault="00F53444">
            <w:pPr>
              <w:spacing w:line="200" w:lineRule="atLeast"/>
              <w:jc w:val="both"/>
            </w:pPr>
            <w:r w:rsidRPr="00FF2091">
              <w:rPr>
                <w:rFonts w:ascii="Times New Roman" w:hAnsi="Times New Roman" w:cs="Times New Roman"/>
              </w:rPr>
              <w:t>Реквизиты нормативных правовых актов об утверждении административных регламентов предоставления муниципальной услуги (исполнения муниципальной функции), стандарта качества предоставления муниципальной услуги</w:t>
            </w:r>
          </w:p>
        </w:tc>
      </w:tr>
      <w:tr w:rsidR="00F53444" w:rsidRPr="00CD4346"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53444" w:rsidRPr="00CD4346" w:rsidRDefault="00F53444" w:rsidP="00CD434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D434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6</w:t>
            </w:r>
            <w:r w:rsidRPr="00CD43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53444" w:rsidRPr="00CD4346" w:rsidRDefault="00F53444" w:rsidP="00CD434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D4346">
              <w:rPr>
                <w:rFonts w:ascii="Times New Roman" w:hAnsi="Times New Roman" w:cs="Times New Roman"/>
                <w:lang w:eastAsia="ru-RU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территорией муниципального образования «Унечский муниципальный район Брянской области», а также на посадку (взлет) на площадки, расположенные в границах муниципального образования "Унечский  муниципальный район Брянской области», сведения о которых не опубликованы в документах аэронавигационной информации"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53444" w:rsidRPr="00CD4346" w:rsidRDefault="00F53444" w:rsidP="00CD4346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4346">
              <w:rPr>
                <w:rFonts w:ascii="Times New Roman" w:hAnsi="Times New Roman" w:cs="Times New Roman"/>
                <w:lang w:eastAsia="ru-RU"/>
              </w:rPr>
              <w:t>Сектор гражданской обороны,  защиты от чрезвычайных ситуаций и безопасности жизнедеятельности администрации Унечского района</w:t>
            </w:r>
          </w:p>
        </w:tc>
        <w:tc>
          <w:tcPr>
            <w:tcW w:w="26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53444" w:rsidRPr="00CD4346" w:rsidRDefault="00F53444" w:rsidP="00CD4346">
            <w:pPr>
              <w:widowControl w:val="0"/>
              <w:autoSpaceDE w:val="0"/>
              <w:autoSpaceDN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4346">
              <w:rPr>
                <w:rFonts w:ascii="Times New Roman" w:hAnsi="Times New Roman" w:cs="Times New Roman"/>
                <w:color w:val="000000"/>
              </w:rPr>
              <w:t xml:space="preserve">Заявителями являются </w:t>
            </w:r>
            <w:r w:rsidRPr="00CD4346">
              <w:rPr>
                <w:rFonts w:ascii="Times New Roman" w:hAnsi="Times New Roman" w:cs="Times New Roman"/>
                <w:lang w:eastAsia="ru-RU"/>
              </w:rPr>
              <w:t xml:space="preserve">физические или юридические лица, наделенные в установленном порядке правом на осуществление деятельности по использованию воздушного пространства (пользователи воздушного пространства), либо их представители по доверенности, оформленной в соответствии с действующим законодательством  </w:t>
            </w:r>
          </w:p>
          <w:p w:rsidR="00F53444" w:rsidRPr="00CD4346" w:rsidRDefault="00F53444" w:rsidP="00CD4346">
            <w:pPr>
              <w:pStyle w:val="ConsPlusNormal"/>
              <w:jc w:val="both"/>
              <w:rPr>
                <w:rFonts w:cs="Arial"/>
              </w:rPr>
            </w:pPr>
          </w:p>
        </w:tc>
        <w:tc>
          <w:tcPr>
            <w:tcW w:w="11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53444" w:rsidRPr="00CD4346" w:rsidRDefault="00F53444" w:rsidP="00CD434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D4346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6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53444" w:rsidRPr="00CD4346" w:rsidRDefault="00F53444" w:rsidP="00CD4346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5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444" w:rsidRPr="00CD4346" w:rsidRDefault="00F53444" w:rsidP="00CD4346">
            <w:pPr>
              <w:pStyle w:val="ConsPlusNormal"/>
              <w:ind w:firstLine="540"/>
              <w:jc w:val="both"/>
              <w:rPr>
                <w:rFonts w:cs="Arial"/>
                <w:color w:val="000000"/>
              </w:rPr>
            </w:pPr>
            <w:r w:rsidRPr="00CD4346">
              <w:rPr>
                <w:rFonts w:cs="Arial"/>
              </w:rPr>
              <w:t xml:space="preserve">Постановление администрации Унечского района от  </w:t>
            </w:r>
            <w:r w:rsidRPr="00CD4346">
              <w:rPr>
                <w:rFonts w:cs="Arial"/>
                <w:lang w:eastAsia="ru-RU"/>
              </w:rPr>
              <w:t>22.06.2023 2023  № 128</w:t>
            </w:r>
            <w:r w:rsidRPr="00CD4346">
              <w:rPr>
                <w:rFonts w:cs="Arial"/>
              </w:rPr>
              <w:t xml:space="preserve"> Об утверждении административного регламента предоставления муниципальной услуги «Выдача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кг.), подъемов привязных аэростатов над территорией муниципального образования «Унечский муниципальный район Брянской области», а также на посадку (взлет) на площадки, расположенные в границах муниципального образования «Унечский муниципальный район Брянской области», сведения о которых не опубликованы в документах аэронавигационной информации»</w:t>
            </w:r>
          </w:p>
          <w:p w:rsidR="00F53444" w:rsidRPr="00CD4346" w:rsidRDefault="00F53444" w:rsidP="00CD434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53444" w:rsidRPr="00395E92" w:rsidRDefault="00F53444" w:rsidP="00347327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95E92">
        <w:rPr>
          <w:rFonts w:ascii="Times New Roman" w:hAnsi="Times New Roman" w:cs="Times New Roman"/>
          <w:sz w:val="24"/>
          <w:szCs w:val="24"/>
        </w:rPr>
        <w:tab/>
      </w:r>
    </w:p>
    <w:p w:rsidR="00F53444" w:rsidRPr="00395E92" w:rsidRDefault="00F53444" w:rsidP="009E2F72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95E92">
        <w:rPr>
          <w:rFonts w:ascii="Times New Roman" w:hAnsi="Times New Roman" w:cs="Times New Roman"/>
          <w:sz w:val="24"/>
          <w:szCs w:val="24"/>
        </w:rPr>
        <w:tab/>
        <w:t>2.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95E92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F53444" w:rsidRPr="00395E92" w:rsidRDefault="00F53444" w:rsidP="009E2F72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95E92">
        <w:rPr>
          <w:rFonts w:ascii="Times New Roman" w:hAnsi="Times New Roman" w:cs="Times New Roman"/>
          <w:sz w:val="24"/>
          <w:szCs w:val="24"/>
        </w:rPr>
        <w:tab/>
        <w:t>3.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95E92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момента его официального опубликования.</w:t>
      </w:r>
    </w:p>
    <w:p w:rsidR="00F53444" w:rsidRPr="00461258" w:rsidRDefault="00F53444" w:rsidP="009E2F72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95E92">
        <w:rPr>
          <w:rFonts w:ascii="Times New Roman" w:hAnsi="Times New Roman" w:cs="Times New Roman"/>
          <w:sz w:val="24"/>
          <w:szCs w:val="24"/>
        </w:rPr>
        <w:tab/>
      </w:r>
      <w:r w:rsidRPr="0046125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61258">
        <w:rPr>
          <w:rFonts w:ascii="Times New Roman" w:hAnsi="Times New Roman" w:cs="Times New Roman"/>
          <w:sz w:val="24"/>
          <w:szCs w:val="24"/>
        </w:rPr>
        <w:t xml:space="preserve">Контроль за исполнением 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заместителя главы администрации  </w:t>
      </w:r>
      <w:r w:rsidRPr="00461258">
        <w:rPr>
          <w:rFonts w:ascii="Times New Roman" w:hAnsi="Times New Roman" w:cs="Times New Roman"/>
          <w:sz w:val="24"/>
          <w:szCs w:val="24"/>
        </w:rPr>
        <w:t xml:space="preserve">Унечского  района </w:t>
      </w:r>
      <w:r>
        <w:rPr>
          <w:rFonts w:ascii="Times New Roman" w:hAnsi="Times New Roman" w:cs="Times New Roman"/>
          <w:sz w:val="24"/>
          <w:szCs w:val="24"/>
        </w:rPr>
        <w:t>О.А. Акуленко</w:t>
      </w:r>
      <w:r w:rsidRPr="00461258">
        <w:rPr>
          <w:rFonts w:ascii="Times New Roman" w:hAnsi="Times New Roman" w:cs="Times New Roman"/>
          <w:sz w:val="24"/>
          <w:szCs w:val="24"/>
        </w:rPr>
        <w:t>.</w:t>
      </w:r>
    </w:p>
    <w:p w:rsidR="00F53444" w:rsidRPr="00461258" w:rsidRDefault="00F53444" w:rsidP="009E2F72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Default="00F53444" w:rsidP="009E2F72">
      <w:pPr>
        <w:spacing w:line="200" w:lineRule="atLeast"/>
        <w:jc w:val="both"/>
        <w:rPr>
          <w:b/>
          <w:bCs/>
          <w:sz w:val="24"/>
          <w:szCs w:val="24"/>
          <w:u w:val="single"/>
        </w:rPr>
      </w:pPr>
    </w:p>
    <w:p w:rsidR="00F53444" w:rsidRPr="00347327" w:rsidRDefault="00F53444" w:rsidP="009E2F72">
      <w:pPr>
        <w:spacing w:line="200" w:lineRule="atLeast"/>
        <w:jc w:val="both"/>
        <w:rPr>
          <w:b/>
          <w:bCs/>
          <w:sz w:val="24"/>
          <w:szCs w:val="24"/>
          <w:u w:val="single"/>
        </w:rPr>
      </w:pPr>
      <w:bookmarkStart w:id="0" w:name="_GoBack"/>
      <w:bookmarkEnd w:id="0"/>
    </w:p>
    <w:p w:rsidR="00F53444" w:rsidRPr="00347327" w:rsidRDefault="00F53444" w:rsidP="009E2F72">
      <w:pPr>
        <w:spacing w:line="200" w:lineRule="atLeast"/>
        <w:jc w:val="both"/>
        <w:rPr>
          <w:b/>
          <w:bCs/>
          <w:sz w:val="24"/>
          <w:szCs w:val="24"/>
          <w:u w:val="single"/>
        </w:rPr>
      </w:pPr>
    </w:p>
    <w:p w:rsidR="00F53444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6D4D93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D4D9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Pr="006D4D93">
        <w:rPr>
          <w:rFonts w:ascii="Times New Roman" w:hAnsi="Times New Roman" w:cs="Times New Roman"/>
          <w:sz w:val="24"/>
          <w:szCs w:val="24"/>
        </w:rPr>
        <w:t>района</w:t>
      </w:r>
      <w:r w:rsidRPr="006D4D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A27C2A">
        <w:rPr>
          <w:rFonts w:ascii="Times New Roman" w:hAnsi="Times New Roman" w:cs="Times New Roman"/>
          <w:sz w:val="24"/>
          <w:szCs w:val="24"/>
        </w:rPr>
        <w:t>А.М. Кусков</w:t>
      </w:r>
    </w:p>
    <w:p w:rsidR="00F53444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Default="00F53444" w:rsidP="00CD4346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4"/>
          <w:szCs w:val="24"/>
        </w:rPr>
      </w:pPr>
    </w:p>
    <w:p w:rsidR="00F53444" w:rsidRDefault="00F53444" w:rsidP="00CD4346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4"/>
          <w:szCs w:val="24"/>
        </w:rPr>
      </w:pPr>
    </w:p>
    <w:p w:rsidR="00F53444" w:rsidRDefault="00F53444" w:rsidP="00CD4346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4"/>
          <w:szCs w:val="24"/>
        </w:rPr>
      </w:pPr>
    </w:p>
    <w:p w:rsidR="00F53444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53444" w:rsidSect="00395E9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2F72"/>
    <w:rsid w:val="000D3466"/>
    <w:rsid w:val="000D7102"/>
    <w:rsid w:val="001539E3"/>
    <w:rsid w:val="002E052C"/>
    <w:rsid w:val="00347327"/>
    <w:rsid w:val="003517A3"/>
    <w:rsid w:val="00395E92"/>
    <w:rsid w:val="003C0668"/>
    <w:rsid w:val="00426AFB"/>
    <w:rsid w:val="00444F58"/>
    <w:rsid w:val="00461258"/>
    <w:rsid w:val="00574F45"/>
    <w:rsid w:val="00584666"/>
    <w:rsid w:val="00624DAD"/>
    <w:rsid w:val="006878F1"/>
    <w:rsid w:val="00691C29"/>
    <w:rsid w:val="006B6AB6"/>
    <w:rsid w:val="006D4D93"/>
    <w:rsid w:val="0072261F"/>
    <w:rsid w:val="007D6FE5"/>
    <w:rsid w:val="00800202"/>
    <w:rsid w:val="00845FE8"/>
    <w:rsid w:val="00861472"/>
    <w:rsid w:val="00921724"/>
    <w:rsid w:val="00925FFE"/>
    <w:rsid w:val="009327FE"/>
    <w:rsid w:val="00983F6B"/>
    <w:rsid w:val="009E2F72"/>
    <w:rsid w:val="009F53BD"/>
    <w:rsid w:val="00A27C2A"/>
    <w:rsid w:val="00A72BCA"/>
    <w:rsid w:val="00A97067"/>
    <w:rsid w:val="00AE4D42"/>
    <w:rsid w:val="00B029CB"/>
    <w:rsid w:val="00BE440A"/>
    <w:rsid w:val="00C872D2"/>
    <w:rsid w:val="00CD4346"/>
    <w:rsid w:val="00CE073D"/>
    <w:rsid w:val="00D7314B"/>
    <w:rsid w:val="00E333C8"/>
    <w:rsid w:val="00F53444"/>
    <w:rsid w:val="00F728D9"/>
    <w:rsid w:val="00FB41EB"/>
    <w:rsid w:val="00FE37B9"/>
    <w:rsid w:val="00FF2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F72"/>
    <w:pPr>
      <w:suppressAutoHyphens/>
      <w:spacing w:line="360" w:lineRule="auto"/>
    </w:pPr>
    <w:rPr>
      <w:rFonts w:ascii="Arial" w:eastAsia="Times New Roman" w:hAnsi="Arial" w:cs="Arial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BodyText"/>
    <w:link w:val="SubtitleChar"/>
    <w:uiPriority w:val="99"/>
    <w:qFormat/>
    <w:rsid w:val="009E2F72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E2F72"/>
    <w:rPr>
      <w:rFonts w:ascii="Arial Narrow" w:hAnsi="Arial Narrow" w:cs="Arial Narrow"/>
      <w:sz w:val="24"/>
      <w:szCs w:val="24"/>
      <w:lang w:eastAsia="ar-SA" w:bidi="ar-SA"/>
    </w:rPr>
  </w:style>
  <w:style w:type="paragraph" w:styleId="Title">
    <w:name w:val="Title"/>
    <w:basedOn w:val="Normal"/>
    <w:next w:val="Subtitle"/>
    <w:link w:val="TitleChar"/>
    <w:uiPriority w:val="99"/>
    <w:qFormat/>
    <w:rsid w:val="009E2F72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E2F72"/>
    <w:rPr>
      <w:rFonts w:ascii="Impact" w:hAnsi="Impact" w:cs="Impact"/>
      <w:sz w:val="24"/>
      <w:szCs w:val="24"/>
      <w:lang w:eastAsia="ar-SA" w:bidi="ar-SA"/>
    </w:rPr>
  </w:style>
  <w:style w:type="paragraph" w:customStyle="1" w:styleId="ConsPlusNormal">
    <w:name w:val="ConsPlusNormal"/>
    <w:link w:val="ConsPlusNormal0"/>
    <w:uiPriority w:val="99"/>
    <w:rsid w:val="009E2F72"/>
    <w:pPr>
      <w:widowControl w:val="0"/>
      <w:suppressAutoHyphens/>
    </w:pPr>
    <w:rPr>
      <w:rFonts w:ascii="Arial" w:hAnsi="Arial"/>
      <w:lang w:eastAsia="hi-IN" w:bidi="hi-IN"/>
    </w:rPr>
  </w:style>
  <w:style w:type="paragraph" w:customStyle="1" w:styleId="Default">
    <w:name w:val="Default"/>
    <w:basedOn w:val="Normal"/>
    <w:uiPriority w:val="99"/>
    <w:rsid w:val="009E2F72"/>
    <w:pPr>
      <w:autoSpaceDE w:val="0"/>
      <w:spacing w:line="200" w:lineRule="atLeast"/>
    </w:pPr>
    <w:rPr>
      <w:rFonts w:ascii="Times New Roman" w:hAnsi="Times New Roman" w:cs="Times New Roman"/>
      <w:color w:val="000000"/>
      <w:sz w:val="24"/>
      <w:szCs w:val="24"/>
      <w:lang w:eastAsia="hi-IN" w:bidi="hi-IN"/>
    </w:rPr>
  </w:style>
  <w:style w:type="paragraph" w:styleId="BodyText">
    <w:name w:val="Body Text"/>
    <w:basedOn w:val="Normal"/>
    <w:link w:val="BodyTextChar"/>
    <w:uiPriority w:val="99"/>
    <w:semiHidden/>
    <w:rsid w:val="009E2F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E2F72"/>
    <w:rPr>
      <w:rFonts w:ascii="Arial" w:hAnsi="Arial" w:cs="Arial"/>
      <w:sz w:val="24"/>
      <w:szCs w:val="24"/>
      <w:lang w:eastAsia="ar-SA" w:bidi="ar-SA"/>
    </w:rPr>
  </w:style>
  <w:style w:type="character" w:customStyle="1" w:styleId="ConsPlusNormal0">
    <w:name w:val="ConsPlusNormal Знак"/>
    <w:link w:val="ConsPlusNormal"/>
    <w:uiPriority w:val="99"/>
    <w:locked/>
    <w:rsid w:val="00395E92"/>
    <w:rPr>
      <w:rFonts w:ascii="Times New Roman" w:hAnsi="Times New Roman" w:cs="Times New Roman"/>
      <w:sz w:val="22"/>
      <w:szCs w:val="22"/>
      <w:lang w:eastAsia="hi-IN" w:bidi="hi-IN"/>
    </w:rPr>
  </w:style>
  <w:style w:type="character" w:styleId="Hyperlink">
    <w:name w:val="Hyperlink"/>
    <w:basedOn w:val="DefaultParagraphFont"/>
    <w:uiPriority w:val="99"/>
    <w:semiHidden/>
    <w:rsid w:val="0034732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8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377</TotalTime>
  <Pages>3</Pages>
  <Words>616</Words>
  <Characters>3514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21</cp:revision>
  <cp:lastPrinted>2023-09-28T07:58:00Z</cp:lastPrinted>
  <dcterms:created xsi:type="dcterms:W3CDTF">2022-07-14T11:25:00Z</dcterms:created>
  <dcterms:modified xsi:type="dcterms:W3CDTF">2023-09-28T07:58:00Z</dcterms:modified>
</cp:coreProperties>
</file>